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d956972" w14:textId="d956972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156531">
        <w:t>483</w:t>
      </w:r>
      <w:r w:rsidR="00AA2FC4">
        <w:t>/</w:t>
      </w:r>
      <w:r w:rsidR="0019301D">
        <w:t>1</w:t>
      </w:r>
      <w:r w:rsidR="00E60127">
        <w:t>9</w:t>
      </w:r>
      <w:r w:rsidR="00C675FC">
        <w:t>-</w:t>
      </w:r>
      <w:r w:rsidR="00156531">
        <w:t>5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6B4B50">
        <w:t>29</w:t>
      </w:r>
      <w:r w:rsidR="000E039A">
        <w:t xml:space="preserve">. </w:t>
      </w:r>
      <w:r w:rsidR="006B4B50">
        <w:t>siječnja</w:t>
      </w:r>
      <w:r w:rsidR="00E84861">
        <w:t xml:space="preserve"> </w:t>
      </w:r>
      <w:r w:rsidR="006B4B50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56531">
        <w:t>VLADISLAV AUTOMOBILI d.o.o.</w:t>
      </w:r>
      <w:r w:rsidRPr="00E1312F" w:rsidR="00156531">
        <w:t xml:space="preserve">, </w:t>
      </w:r>
      <w:r w:rsidR="00156531">
        <w:t>Vir</w:t>
      </w:r>
      <w:r w:rsidRPr="00E1312F" w:rsidR="00156531">
        <w:t xml:space="preserve">, </w:t>
      </w:r>
      <w:proofErr w:type="spellStart"/>
      <w:r w:rsidR="00156531">
        <w:t>Miljkovica</w:t>
      </w:r>
      <w:proofErr w:type="spellEnd"/>
      <w:r w:rsidR="00156531">
        <w:t xml:space="preserve"> VI</w:t>
      </w:r>
      <w:r w:rsidRPr="00E1312F" w:rsidR="00156531">
        <w:t xml:space="preserve">, OIB: </w:t>
      </w:r>
      <w:r w:rsidR="00156531">
        <w:t>61951914138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BA708D">
      <w:pPr>
        <w:jc w:val="both"/>
      </w:pPr>
      <w:r>
        <w:t>Početak u 9</w:t>
      </w:r>
      <w:r w:rsidR="00076762">
        <w:t>,</w:t>
      </w:r>
      <w:r>
        <w:t>10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BA708D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451A4D">
        <w:t xml:space="preserve">za RH Lidija </w:t>
      </w:r>
      <w:proofErr w:type="spellStart"/>
      <w:r w:rsidR="00451A4D">
        <w:t>Vitaljić</w:t>
      </w:r>
      <w:proofErr w:type="spellEnd"/>
      <w:r w:rsidR="00451A4D">
        <w:t>, zamjenica u ŽDO-u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BA708D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BA708D">
      <w:pPr>
        <w:jc w:val="both"/>
      </w:pPr>
      <w:r>
        <w:t xml:space="preserve">Nema uvjeta za odražavanje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BA708D">
        <w:t>9,12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708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0E31A6">
      <w:t>4</w:t>
    </w:r>
    <w:r w:rsidR="00156531">
      <w:t>83</w:t>
    </w:r>
    <w:r w:rsidR="00B80BDA">
      <w:t>/</w:t>
    </w:r>
    <w:r w:rsidR="00E84861">
      <w:t>20</w:t>
    </w:r>
    <w:r w:rsidR="000A0053">
      <w:t>1</w:t>
    </w:r>
    <w:r w:rsidR="00E60127">
      <w:t>9</w:t>
    </w:r>
    <w:r w:rsidR="0074759D">
      <w:t>-</w:t>
    </w:r>
    <w:r w:rsidR="00156531"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9723B"/>
    <w:rsid w:val="000A0053"/>
    <w:rsid w:val="000B4247"/>
    <w:rsid w:val="000C0BF3"/>
    <w:rsid w:val="000C683A"/>
    <w:rsid w:val="000C7478"/>
    <w:rsid w:val="000E039A"/>
    <w:rsid w:val="000E31A6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6531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2BC8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1A4D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84031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669E3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4B50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A708D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669E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669E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669E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669E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669E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669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9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9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9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9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siječnja 2020.</izvorni_sadrzaj>
    <derivirana_varijabla naziv="DomainObject.StvarniPocetakDatum_1">29. siječnja 2020.</derivirana_varijabla>
  </DomainObject.StvarniPocetakDatum>
  <DomainObject.StvarniZavrsetakDatum>
    <izvorni_sadrzaj>29. siječnja 2020.</izvorni_sadrzaj>
    <derivirana_varijabla naziv="DomainObject.StvarniZavrsetakDatum_1">29. siječnja 2020.</derivirana_varijabla>
  </DomainObject.StvarniZavrsetakDatum>
  <DomainObject.PlaniraniZavrsetakDatum>
    <izvorni_sadrzaj>29. siječnja 2020.</izvorni_sadrzaj>
    <derivirana_varijabla naziv="DomainObject.PlaniraniZavrsetakDatum_1">29. siječnja 2020.</derivirana_varijabla>
  </DomainObject.PlaniraniZavrsetakDatum>
  <DomainObject.PlaniraniPocetakDatum>
    <izvorni_sadrzaj>29. siječnja 2020.</izvorni_sadrzaj>
    <derivirana_varijabla naziv="DomainObject.PlaniraniPocetakDatum_1">29. siječnja 2020.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09:12</izvorni_sadrzaj>
    <derivirana_varijabla naziv="DomainObject.StvarniZavrsetakVrijeme_1">09:12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09:05</izvorni_sadrzaj>
    <derivirana_varijabla naziv="DomainObject.PlaniraniPocetakVrijeme_1">09:05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siječnja 2020.</izvorni_sadrzaj>
    <derivirana_varijabla naziv="DomainObject.Zapisnik.DatumKreiranja_1">29.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St-483/2019-6</izvorni_sadrzaj>
    <derivirana_varijabla naziv="DomainObject.Zapisnik.Oznaka_1">St-483/2019-6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2019.</izvorni_sadrzaj>
    <derivirana_varijabla naziv="DomainObject.Predmet.DatumOsnivanja_1">27.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St-483/2019</izvorni_sadrzaj>
    <derivirana_varijabla naziv="DomainObject.Predmet.OznakaBroj_1">St-483/2019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VLADISLAV AUTOMOBILI d.o.o.</izvorni_sadrzaj>
    <derivirana_varijabla naziv="DomainObject.Predmet.ProtustrankaFormated_1">  VLADISLAV AUTOMOBILI d.o.o.</derivirana_varijabla>
  </DomainObject.Predmet.ProtustrankaFormated>
  <DomainObject.Predmet.ProtustrankaFormatedOIB>
    <izvorni_sadrzaj>  VLADISLAV AUTOMOBILI d.o.o., OIB 61951914138</izvorni_sadrzaj>
    <derivirana_varijabla naziv="DomainObject.Predmet.ProtustrankaFormatedOIB_1">  VLADISLAV AUTOMOBILI d.o.o., OIB 61951914138</derivirana_varijabla>
  </DomainObject.Predmet.ProtustrankaFormatedOIB>
  <DomainObject.Predmet.ProtustrankaFormatedWithAdress>
    <izvorni_sadrzaj> VLADISLAV AUTOMOBILI d.o.o., Miljkovica VI, 23234 Vir</izvorni_sadrzaj>
    <derivirana_varijabla naziv="DomainObject.Predmet.ProtustrankaFormatedWithAdress_1"> VLADISLAV AUTOMOBILI d.o.o., Miljkovica VI, 23234 Vir</derivirana_varijabla>
  </DomainObject.Predmet.ProtustrankaFormatedWithAdress>
  <DomainObject.Predmet.ProtustrankaFormatedWithAdressOIB>
    <izvorni_sadrzaj> VLADISLAV AUTOMOBILI d.o.o., OIB 61951914138, Miljkovica VI, 23234 Vir</izvorni_sadrzaj>
    <derivirana_varijabla naziv="DomainObject.Predmet.ProtustrankaFormatedWithAdressOIB_1"> VLADISLAV AUTOMOBILI d.o.o., OIB 61951914138, Miljkovica VI, 23234 Vir</derivirana_varijabla>
  </DomainObject.Predmet.ProtustrankaFormatedWithAdressOIB>
  <DomainObject.Predmet.ProtustrankaWithAdress>
    <izvorni_sadrzaj>VLADISLAV AUTOMOBILI d.o.o. Miljkovica VI, 23234 Vir</izvorni_sadrzaj>
    <derivirana_varijabla naziv="DomainObject.Predmet.ProtustrankaWithAdress_1">VLADISLAV AUTOMOBILI d.o.o. Miljkovica VI, 23234 Vir</derivirana_varijabla>
  </DomainObject.Predmet.ProtustrankaWithAdress>
  <DomainObject.Predmet.ProtustrankaWithAdressOIB>
    <izvorni_sadrzaj>VLADISLAV AUTOMOBILI d.o.o., OIB 61951914138, Miljkovica VI, 23234 Vir</izvorni_sadrzaj>
    <derivirana_varijabla naziv="DomainObject.Predmet.ProtustrankaWithAdressOIB_1">VLADISLAV AUTOMOBILI d.o.o., OIB 61951914138, Miljkovica VI, 23234 Vir</derivirana_varijabla>
  </DomainObject.Predmet.ProtustrankaWithAdressOIB>
  <DomainObject.Predmet.ProtustrankaNazivFormated>
    <izvorni_sadrzaj>VLADISLAV AUTOMOBILI d.o.o.</izvorni_sadrzaj>
    <derivirana_varijabla naziv="DomainObject.Predmet.ProtustrankaNazivFormated_1">VLADISLAV AUTOMOBILI d.o.o.</derivirana_varijabla>
  </DomainObject.Predmet.ProtustrankaNazivFormated>
  <DomainObject.Predmet.ProtustrankaNazivFormatedOIB>
    <izvorni_sadrzaj>VLADISLAV AUTOMOBILI d.o.o., OIB 61951914138</izvorni_sadrzaj>
    <derivirana_varijabla naziv="DomainObject.Predmet.ProtustrankaNazivFormatedOIB_1">VLADISLAV AUTOMOBILI d.o.o., OIB 61951914138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VLADISLAV AUTOMOBILI d.o.o.</item>
    </izvorni_sadrzaj>
    <derivirana_varijabla naziv="DomainObject.Predmet.ProtuStrankaListFormated_1">
      <item>VLADISLAV AUTOMOBILI d.o.o.</item>
    </derivirana_varijabla>
  </DomainObject.Predmet.ProtuStrankaListFormated>
  <DomainObject.Predmet.ProtuStrankaListFormatedOIB>
    <izvorni_sadrzaj>
      <item>VLADISLAV AUTOMOBILI d.o.o., OIB 61951914138</item>
    </izvorni_sadrzaj>
    <derivirana_varijabla naziv="DomainObject.Predmet.ProtuStrankaListFormatedOIB_1">
      <item>VLADISLAV AUTOMOBILI d.o.o., OIB 61951914138</item>
    </derivirana_varijabla>
  </DomainObject.Predmet.ProtuStrankaListFormatedOIB>
  <DomainObject.Predmet.ProtuStrankaListFormatedWithAdress>
    <izvorni_sadrzaj>
      <item>VLADISLAV AUTOMOBILI d.o.o., Miljkovica VI, 23234 Vir</item>
    </izvorni_sadrzaj>
    <derivirana_varijabla naziv="DomainObject.Predmet.ProtuStrankaListFormatedWithAdress_1">
      <item>VLADISLAV AUTOMOBILI d.o.o., Miljkovica VI, 23234 Vir</item>
    </derivirana_varijabla>
  </DomainObject.Predmet.ProtuStrankaListFormatedWithAdress>
  <DomainObject.Predmet.ProtuStrankaListFormatedWithAdressOIB>
    <izvorni_sadrzaj>
      <item>VLADISLAV AUTOMOBILI d.o.o., OIB 61951914138, Miljkovica VI, 23234 Vir</item>
    </izvorni_sadrzaj>
    <derivirana_varijabla naziv="DomainObject.Predmet.ProtuStrankaListFormatedWithAdressOIB_1">
      <item>VLADISLAV AUTOMOBILI d.o.o., OIB 61951914138, Miljkovica VI, 23234 Vir</item>
    </derivirana_varijabla>
  </DomainObject.Predmet.ProtuStrankaListFormatedWithAdressOIB>
  <DomainObject.Predmet.ProtuStrankaListNazivFormated>
    <izvorni_sadrzaj>
      <item>VLADISLAV AUTOMOBILI d.o.o.</item>
    </izvorni_sadrzaj>
    <derivirana_varijabla naziv="DomainObject.Predmet.ProtuStrankaListNazivFormated_1">
      <item>VLADISLAV AUTOMOBILI d.o.o.</item>
    </derivirana_varijabla>
  </DomainObject.Predmet.ProtuStrankaListNazivFormated>
  <DomainObject.Predmet.ProtuStrankaListNazivFormatedOIB>
    <izvorni_sadrzaj>
      <item>VLADISLAV AUTOMOBILI d.o.o., OIB 61951914138</item>
    </izvorni_sadrzaj>
    <derivirana_varijabla naziv="DomainObject.Predmet.ProtuStrankaListNazivFormatedOIB_1">
      <item>VLADISLAV AUTOMOBILI d.o.o., OIB 61951914138</item>
    </derivirana_varijabla>
  </DomainObject.Predmet.ProtuStrankaListNazivFormatedOIB>
  <DomainObject.Predmet.OstaliListFormated>
    <izvorni_sadrzaj>
      <item>Vladislav Šilj</item>
    </izvorni_sadrzaj>
    <derivirana_varijabla naziv="DomainObject.Predmet.OstaliListFormated_1">
      <item>Vladislav Šilj</item>
    </derivirana_varijabla>
  </DomainObject.Predmet.OstaliListFormated>
  <DomainObject.Predmet.OstaliListFormatedOIB>
    <izvorni_sadrzaj>
      <item>Vladislav Šilj, OIB 42378010199</item>
    </izvorni_sadrzaj>
    <derivirana_varijabla naziv="DomainObject.Predmet.OstaliListFormatedOIB_1">
      <item>Vladislav Šilj, OIB 42378010199</item>
    </derivirana_varijabla>
  </DomainObject.Predmet.OstaliListFormatedOIB>
  <DomainObject.Predmet.OstaliListFormatedWithAdress>
    <izvorni_sadrzaj>
      <item>Vladislav Šilj, 4 August 130, Istočna Ilidža</item>
    </izvorni_sadrzaj>
    <derivirana_varijabla naziv="DomainObject.Predmet.OstaliListFormatedWithAdress_1">
      <item>Vladislav Šilj, 4 August 130, Istočna Ilidža</item>
    </derivirana_varijabla>
  </DomainObject.Predmet.OstaliListFormatedWithAdress>
  <DomainObject.Predmet.OstaliListFormatedWithAdressOIB>
    <izvorni_sadrzaj>
      <item>Vladislav Šilj, OIB 42378010199, 4 August 130, Istočna Ilidža</item>
    </izvorni_sadrzaj>
    <derivirana_varijabla naziv="DomainObject.Predmet.OstaliListFormatedWithAdressOIB_1">
      <item>Vladislav Šilj, OIB 42378010199, 4 August 130, Istočna Ilidža</item>
    </derivirana_varijabla>
  </DomainObject.Predmet.OstaliListFormatedWithAdressOIB>
  <DomainObject.Predmet.OstaliListNazivFormated>
    <izvorni_sadrzaj>
      <item>Vladislav Šilj</item>
    </izvorni_sadrzaj>
    <derivirana_varijabla naziv="DomainObject.Predmet.OstaliListNazivFormated_1">
      <item>Vladislav Šilj</item>
    </derivirana_varijabla>
  </DomainObject.Predmet.OstaliListNazivFormated>
  <DomainObject.Predmet.OstaliListNazivFormatedOIB>
    <izvorni_sadrzaj>
      <item>Vladislav Šilj, OIB 42378010199</item>
    </izvorni_sadrzaj>
    <derivirana_varijabla naziv="DomainObject.Predmet.OstaliListNazivFormatedOIB_1">
      <item>Vladislav Šilj, OIB 42378010199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siječnja 2020.</izvorni_sadrzaj>
    <derivirana_varijabla naziv="DomainObject.Datum_1">29. siječnja 2020.</derivirana_varijabla>
  </DomainObject.Datum>
  <DomainObject.PoslovniBrojDokumenta>
    <izvorni_sadrzaj>St-483/2019-6</izvorni_sadrzaj>
    <derivirana_varijabla naziv="DomainObject.PoslovniBrojDokumenta_1">St-483/2019-6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VLADISLAV AUTOMOBILI d.o.o.</izvorni_sadrzaj>
    <derivirana_varijabla naziv="DomainObject.Predmet.ProtustrankaIDrugi_1">VLADISLAV AUTOMOBILI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VLADISLAV AUTOMOBILI d.o.o., OIB 61951914138, Miljkovica VI, 23234 Vir</izvorni_sadrzaj>
    <derivirana_varijabla naziv="DomainObject.Predmet.ProtustrankaIDrugiAdressOIB_1">VLADISLAV AUTOMOBILI d.o.o., OIB 61951914138, Miljkovica VI,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VLADISLAV AUTOMOBILI d.o.o.</item>
      <item>Financijska agencija</item>
      <item>Vladislav Šilj</item>
    </izvorni_sadrzaj>
    <derivirana_varijabla naziv="DomainObject.Predmet.SudioniciListNaziv_1">
      <item>VLADISLAV AUTOMOBILI d.o.o.</item>
      <item>Financijska agencija</item>
      <item>Vladislav Šilj</item>
    </derivirana_varijabla>
  </DomainObject.Predmet.SudioniciListNaziv>
  <DomainObject.Predmet.SudioniciListAdressOIB>
    <izvorni_sadrzaj>
      <item>VLADISLAV AUTOMOBILI d.o.o., OIB 61951914138, Miljkovica VI,23234 Vir</item>
      <item>Financijska agencija, OIB 85821130368, IVANA DANILA 4,23000 Zadar</item>
      <item>Vladislav Šilj, OIB 42378010199, 4 August 130,Istočna Ilidža</item>
    </izvorni_sadrzaj>
    <derivirana_varijabla naziv="DomainObject.Predmet.SudioniciListAdressOIB_1">
      <item>VLADISLAV AUTOMOBILI d.o.o., OIB 61951914138, Miljkovica VI,23234 Vir</item>
      <item>Financijska agencija, OIB 85821130368, IVANA DANILA 4,23000 Zadar</item>
      <item>Vladislav Šilj, OIB 42378010199, 4 August 130,Istočna Ilidža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61951914138</item>
      <item>, OIB 85821130368</item>
      <item>, OIB 42378010199</item>
    </izvorni_sadrzaj>
    <derivirana_varijabla naziv="DomainObject.Predmet.SudioniciListNazivOIB_1">
      <item>, OIB 61951914138</item>
      <item>, OIB 85821130368</item>
      <item>, OIB 42378010199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listopada 2019.</izvorni_sadrzaj>
    <derivirana_varijabla naziv="DomainObject.Predmet.DatumPocetkaProcesa_1">4.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123</properties:Words>
  <properties:Characters>659</properties:Characters>
  <properties:Lines>44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2020-01-29T07:14:00Z</dcterms:created>
  <dc:creator>Ardena Bajlo</dc:creator>
  <cp:lastModifiedBy>Ante Rubelj</cp:lastModifiedBy>
  <cp:lastPrinted>2019-10-10T06:56:00Z</cp:lastPrinted>
  <dcterms:modified xmlns:xsi="http://www.w3.org/2001/XMLSchema-instance" xsi:type="dcterms:W3CDTF">2020-01-29T12:00:00Z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St-483/2019-6 / Zapisnik - Ročište radi izjašnjenja o prijedlogu za otvaranje steč.post (1 St-483-2019-povodom prijedloga za otvaranje stečaja-29.1.20.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